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25C0B" w14:textId="0ED42164" w:rsidR="00C35651" w:rsidRPr="00C226A3" w:rsidRDefault="00C35651" w:rsidP="00C356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C226A3"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  <w:lang w:eastAsia="zh-CN"/>
        </w:rPr>
        <w:t>R3-2</w:t>
      </w:r>
      <w:r w:rsidR="00672142">
        <w:rPr>
          <w:b/>
          <w:i/>
          <w:noProof/>
          <w:sz w:val="28"/>
          <w:lang w:eastAsia="zh-CN"/>
        </w:rPr>
        <w:t>1</w:t>
      </w:r>
      <w:r w:rsidR="00902632">
        <w:rPr>
          <w:b/>
          <w:i/>
          <w:noProof/>
          <w:sz w:val="28"/>
          <w:lang w:eastAsia="zh-CN"/>
        </w:rPr>
        <w:t>0270</w:t>
      </w:r>
    </w:p>
    <w:p w14:paraId="22E1F820" w14:textId="77777777" w:rsidR="00C35651" w:rsidRDefault="00C35651" w:rsidP="00C356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6D6BFFCA" w14:textId="77777777" w:rsidR="00D47E6A" w:rsidRPr="00C35651" w:rsidRDefault="00D47E6A" w:rsidP="009E3D1A">
      <w:pPr>
        <w:pStyle w:val="CRCoverPage"/>
        <w:spacing w:after="180"/>
        <w:rPr>
          <w:b/>
          <w:sz w:val="24"/>
        </w:rPr>
      </w:pPr>
    </w:p>
    <w:p w14:paraId="25DAFCD2" w14:textId="6BCE7274" w:rsidR="00262EDD" w:rsidRPr="00F054A1" w:rsidRDefault="004A4700" w:rsidP="00F054A1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 w:rsidRPr="00F054A1"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6AA12C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F054A1">
        <w:rPr>
          <w:rFonts w:ascii="Arial" w:hAnsi="Arial"/>
          <w:b/>
          <w:sz w:val="24"/>
        </w:rPr>
        <w:t>Agenda item:</w:t>
      </w:r>
      <w:r w:rsidR="00F054A1" w:rsidRPr="00F054A1">
        <w:rPr>
          <w:rFonts w:ascii="Arial" w:hAnsi="Arial"/>
          <w:b/>
          <w:sz w:val="24"/>
        </w:rPr>
        <w:tab/>
      </w:r>
      <w:r w:rsidR="00672142">
        <w:rPr>
          <w:rFonts w:ascii="Arial" w:hAnsi="Arial"/>
          <w:sz w:val="24"/>
        </w:rPr>
        <w:t>22.1</w:t>
      </w:r>
    </w:p>
    <w:p w14:paraId="5D21C94C" w14:textId="274F318B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054A1">
        <w:rPr>
          <w:rFonts w:ascii="Arial" w:hAnsi="Arial"/>
          <w:b/>
          <w:sz w:val="24"/>
        </w:rPr>
        <w:tab/>
      </w:r>
      <w:r w:rsidR="00672142">
        <w:rPr>
          <w:rFonts w:ascii="Arial" w:hAnsi="Arial"/>
          <w:sz w:val="24"/>
        </w:rPr>
        <w:t>Huawei</w:t>
      </w:r>
      <w:r w:rsidR="00672142" w:rsidRPr="00672142">
        <w:rPr>
          <w:rFonts w:ascii="Arial" w:hAnsi="Arial" w:hint="eastAsia"/>
          <w:sz w:val="24"/>
        </w:rPr>
        <w:t>,</w:t>
      </w:r>
      <w:r w:rsidR="00672142" w:rsidRPr="00672142">
        <w:rPr>
          <w:rFonts w:ascii="Arial" w:hAnsi="Arial"/>
          <w:sz w:val="24"/>
        </w:rPr>
        <w:t xml:space="preserve"> </w:t>
      </w:r>
      <w:r w:rsidR="00672142" w:rsidRPr="00870661">
        <w:rPr>
          <w:rFonts w:ascii="Arial" w:hAnsi="Arial"/>
          <w:sz w:val="24"/>
        </w:rPr>
        <w:t>CMCC</w:t>
      </w:r>
      <w:bookmarkStart w:id="0" w:name="_GoBack"/>
      <w:bookmarkEnd w:id="0"/>
    </w:p>
    <w:p w14:paraId="74344D9C" w14:textId="523970E9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054A1">
        <w:rPr>
          <w:rFonts w:ascii="Arial" w:hAnsi="Arial"/>
          <w:sz w:val="24"/>
        </w:rPr>
        <w:tab/>
      </w:r>
      <w:r w:rsidR="007E1989">
        <w:rPr>
          <w:rFonts w:ascii="Arial" w:hAnsi="Arial"/>
          <w:sz w:val="24"/>
        </w:rPr>
        <w:t xml:space="preserve">Updated </w:t>
      </w:r>
      <w:r w:rsidR="00F054A1">
        <w:rPr>
          <w:rFonts w:ascii="Arial" w:hAnsi="Arial"/>
          <w:sz w:val="24"/>
        </w:rPr>
        <w:t xml:space="preserve">NR </w:t>
      </w:r>
      <w:r w:rsidR="00F56449">
        <w:rPr>
          <w:rFonts w:ascii="Arial" w:hAnsi="Arial"/>
          <w:sz w:val="24"/>
        </w:rPr>
        <w:t>MBS work</w:t>
      </w:r>
      <w:r w:rsidR="00CB25FC">
        <w:rPr>
          <w:rFonts w:ascii="Arial" w:hAnsi="Arial"/>
          <w:sz w:val="24"/>
        </w:rPr>
        <w:t xml:space="preserve"> </w:t>
      </w:r>
      <w:r w:rsidR="00F56449">
        <w:rPr>
          <w:rFonts w:ascii="Arial" w:hAnsi="Arial"/>
          <w:sz w:val="24"/>
        </w:rPr>
        <w:t>plan</w:t>
      </w:r>
    </w:p>
    <w:p w14:paraId="1592542F" w14:textId="4186E14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="00F054A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1D6C3AF2" w14:textId="77777777"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68E5CB93" w14:textId="2ADEAD1E" w:rsidR="00B85FC0" w:rsidRDefault="006B1AAF" w:rsidP="00F40767">
      <w:pPr>
        <w:rPr>
          <w:rFonts w:ascii="Arial" w:hAnsi="Arial"/>
          <w:sz w:val="36"/>
        </w:rPr>
      </w:pPr>
      <w:r>
        <w:t>This contribution is an update</w:t>
      </w:r>
      <w:r w:rsidR="004C5DB8">
        <w:t>d</w:t>
      </w:r>
      <w:r>
        <w:t xml:space="preserve"> </w:t>
      </w:r>
      <w:r w:rsidR="004C5DB8">
        <w:t>work</w:t>
      </w:r>
      <w:r w:rsidR="00876FC5">
        <w:t xml:space="preserve"> </w:t>
      </w:r>
      <w:r w:rsidR="004C5DB8">
        <w:t>plan</w:t>
      </w:r>
      <w:r>
        <w:t xml:space="preserve"> based on the </w:t>
      </w:r>
      <w:r w:rsidR="00B8287B">
        <w:t>progress in</w:t>
      </w:r>
      <w:r>
        <w:t xml:space="preserve"> RAN#9</w:t>
      </w:r>
      <w:r w:rsidR="009B0E01">
        <w:t>0</w:t>
      </w:r>
      <w:r>
        <w:t>-e</w:t>
      </w:r>
      <w:r w:rsidR="00B8287B">
        <w:t xml:space="preserve"> [3]</w:t>
      </w:r>
      <w:r>
        <w:t>.</w:t>
      </w:r>
      <w:r w:rsidR="00B85FC0">
        <w:br w:type="page"/>
      </w:r>
    </w:p>
    <w:p w14:paraId="68AF9242" w14:textId="37C9A10B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397268">
        <w:t xml:space="preserve"> 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602A9225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7AA874CA" w14:textId="77777777" w:rsidR="00AC0E83" w:rsidRPr="006E4365" w:rsidRDefault="00AC0E83" w:rsidP="00AC0E83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AC0E83" w:rsidRPr="009859BF" w14:paraId="4A34EE36" w14:textId="77777777" w:rsidTr="00823CB8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2B956E9B" w14:textId="77777777"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EC108A7" w14:textId="77777777"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6E75A80F" w14:textId="77777777"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2BD4CE6" w14:textId="77777777"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233BDA5D" w14:textId="77777777" w:rsidR="00AC0E83" w:rsidRPr="009859BF" w:rsidRDefault="00AC0E83" w:rsidP="00823CB8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AC0E83" w:rsidRPr="00B97CBC" w14:paraId="06843D5E" w14:textId="77777777" w:rsidTr="00823CB8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6BA371F2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78573311" w14:textId="77777777" w:rsidR="00AC0E83" w:rsidRDefault="00AC0E83" w:rsidP="00823CB8">
            <w:pPr>
              <w:spacing w:before="60" w:after="60"/>
            </w:pPr>
            <w:r>
              <w:t>#1</w:t>
            </w:r>
          </w:p>
          <w:p w14:paraId="444F1194" w14:textId="77777777" w:rsidR="00AC0E83" w:rsidRDefault="00AC0E83" w:rsidP="00823CB8">
            <w:pPr>
              <w:spacing w:before="60" w:after="60"/>
            </w:pPr>
            <w:r>
              <w:t>(#102-e)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28624517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5D015387" w14:textId="77777777"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6EE4986" w14:textId="77777777" w:rsidR="00AC0E83" w:rsidRDefault="00AC0E83" w:rsidP="00823CB8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14:paraId="4E87473C" w14:textId="77777777" w:rsidR="00AC0E83" w:rsidRDefault="00AC0E83" w:rsidP="00823CB8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14:paraId="36C4B36C" w14:textId="77777777" w:rsidR="00AC0E83" w:rsidRDefault="00AC0E83" w:rsidP="00823CB8">
            <w:pPr>
              <w:numPr>
                <w:ilvl w:val="0"/>
                <w:numId w:val="34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14:paraId="3323FBEB" w14:textId="77777777" w:rsidR="00AC0E83" w:rsidRPr="00B97AF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AC0E83" w14:paraId="5E012B19" w14:textId="77777777" w:rsidTr="00823CB8">
        <w:tc>
          <w:tcPr>
            <w:tcW w:w="1028" w:type="dxa"/>
            <w:shd w:val="clear" w:color="auto" w:fill="CCFFFF"/>
          </w:tcPr>
          <w:p w14:paraId="1A32EE35" w14:textId="77777777" w:rsidR="00AC0E83" w:rsidRDefault="00AC0E83" w:rsidP="00823CB8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2EE91D6E" w14:textId="77777777" w:rsidR="00AC0E83" w:rsidRDefault="00AC0E83" w:rsidP="00823CB8">
            <w:pPr>
              <w:spacing w:before="60" w:after="60"/>
            </w:pPr>
            <w:r>
              <w:t>#1</w:t>
            </w:r>
          </w:p>
          <w:p w14:paraId="401AC4F3" w14:textId="77777777" w:rsidR="00AC0E83" w:rsidRDefault="00AC0E83" w:rsidP="00823CB8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CCFFFF"/>
          </w:tcPr>
          <w:p w14:paraId="5E027CC3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CCFFFF"/>
          </w:tcPr>
          <w:p w14:paraId="2079208E" w14:textId="77777777"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61E2A7A6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4F4670C2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5C609A11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010364FB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7A45ACC0" w14:textId="77777777" w:rsidR="00AC0E83" w:rsidRPr="001427C1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AC0E83" w:rsidRPr="00401520" w14:paraId="6EC16658" w14:textId="77777777" w:rsidTr="00823CB8">
        <w:trPr>
          <w:trHeight w:val="806"/>
        </w:trPr>
        <w:tc>
          <w:tcPr>
            <w:tcW w:w="1028" w:type="dxa"/>
            <w:shd w:val="clear" w:color="auto" w:fill="FFD966"/>
          </w:tcPr>
          <w:p w14:paraId="6DDF524B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2B64FCE3" w14:textId="77777777" w:rsidR="00AC0E83" w:rsidRDefault="00AC0E83" w:rsidP="00823CB8">
            <w:pPr>
              <w:spacing w:before="60" w:after="60"/>
            </w:pPr>
            <w:r>
              <w:t>#1</w:t>
            </w:r>
          </w:p>
          <w:p w14:paraId="5C464AD5" w14:textId="77777777" w:rsidR="00AC0E83" w:rsidRDefault="00AC0E83" w:rsidP="00823CB8">
            <w:pPr>
              <w:spacing w:before="60" w:after="60"/>
            </w:pPr>
            <w:r>
              <w:t>(#109-e)</w:t>
            </w:r>
          </w:p>
        </w:tc>
        <w:tc>
          <w:tcPr>
            <w:tcW w:w="1122" w:type="dxa"/>
            <w:shd w:val="clear" w:color="auto" w:fill="FFD966"/>
          </w:tcPr>
          <w:p w14:paraId="0FB1BA54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Aug. 2020</w:t>
            </w:r>
          </w:p>
        </w:tc>
        <w:tc>
          <w:tcPr>
            <w:tcW w:w="720" w:type="dxa"/>
            <w:shd w:val="clear" w:color="auto" w:fill="FFD966"/>
          </w:tcPr>
          <w:p w14:paraId="3045E00A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03B0A9F7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2B752367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47DBE283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t>CU or DU to make decision of PTP or PTM</w:t>
            </w:r>
          </w:p>
          <w:p w14:paraId="598D88FD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25CD441A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4EBA6C64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60DD1516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1C7EE840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4BA0B15F" w14:textId="77777777" w:rsidR="00AC0E83" w:rsidRPr="00FF3987" w:rsidRDefault="00AC0E83" w:rsidP="00823CB8">
            <w:pPr>
              <w:widowControl w:val="0"/>
              <w:spacing w:after="0"/>
              <w:jc w:val="both"/>
            </w:pPr>
          </w:p>
        </w:tc>
      </w:tr>
      <w:tr w:rsidR="00AC0E83" w:rsidRPr="00BC2D6C" w14:paraId="2F2B8C51" w14:textId="77777777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0C804033" w14:textId="77777777"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AN#89e (Sept. 2020)</w:t>
            </w:r>
          </w:p>
        </w:tc>
      </w:tr>
      <w:tr w:rsidR="00AC0E83" w:rsidRPr="00BC2D6C" w14:paraId="6ECBD4C2" w14:textId="77777777" w:rsidTr="00823CB8">
        <w:trPr>
          <w:trHeight w:val="806"/>
        </w:trPr>
        <w:tc>
          <w:tcPr>
            <w:tcW w:w="1028" w:type="dxa"/>
            <w:shd w:val="clear" w:color="auto" w:fill="FF99FF"/>
          </w:tcPr>
          <w:p w14:paraId="34B2C436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91E1BB7" w14:textId="77777777" w:rsidR="00AC0E83" w:rsidRDefault="00AC0E83" w:rsidP="00823CB8">
            <w:pPr>
              <w:spacing w:before="60" w:after="60"/>
            </w:pPr>
            <w:r>
              <w:t>#2</w:t>
            </w:r>
          </w:p>
          <w:p w14:paraId="231A1BFD" w14:textId="77777777" w:rsidR="00AC0E83" w:rsidRDefault="00AC0E83" w:rsidP="00823CB8">
            <w:pPr>
              <w:spacing w:before="60" w:after="60"/>
            </w:pPr>
            <w:r>
              <w:t>(#103-e)</w:t>
            </w:r>
          </w:p>
        </w:tc>
        <w:tc>
          <w:tcPr>
            <w:tcW w:w="1122" w:type="dxa"/>
            <w:shd w:val="clear" w:color="auto" w:fill="FF99FF"/>
          </w:tcPr>
          <w:p w14:paraId="3BB090F4" w14:textId="77777777"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Oct. 2020</w:t>
            </w:r>
          </w:p>
        </w:tc>
        <w:tc>
          <w:tcPr>
            <w:tcW w:w="720" w:type="dxa"/>
            <w:shd w:val="clear" w:color="auto" w:fill="FF99FF"/>
          </w:tcPr>
          <w:p w14:paraId="7FB5A486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7675983F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185E9490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14:paraId="7F760C89" w14:textId="77777777" w:rsidR="00AC0E83" w:rsidRPr="00FF3987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AC0E83" w:rsidRPr="009E44ED" w14:paraId="4B55EE06" w14:textId="77777777" w:rsidTr="00823CB8">
        <w:tc>
          <w:tcPr>
            <w:tcW w:w="1028" w:type="dxa"/>
            <w:shd w:val="clear" w:color="auto" w:fill="CCFFFF"/>
          </w:tcPr>
          <w:p w14:paraId="1CAE1362" w14:textId="77777777" w:rsidR="00AC0E83" w:rsidRDefault="00AC0E83" w:rsidP="00823CB8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5D2A68A6" w14:textId="77777777" w:rsidR="00AC0E83" w:rsidRDefault="00AC0E83" w:rsidP="00823CB8">
            <w:pPr>
              <w:spacing w:before="60" w:after="60"/>
            </w:pPr>
            <w:r>
              <w:t>#2</w:t>
            </w:r>
          </w:p>
          <w:p w14:paraId="3EFD7E2C" w14:textId="77777777" w:rsidR="00AC0E83" w:rsidRDefault="00AC0E83" w:rsidP="00823CB8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CCFFFF"/>
          </w:tcPr>
          <w:p w14:paraId="1DDE3DF8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CCFFFF"/>
          </w:tcPr>
          <w:p w14:paraId="71FC20B7" w14:textId="77777777"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70801393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based on email discussion summaries to make progress on:</w:t>
            </w:r>
          </w:p>
          <w:p w14:paraId="7C7BDB6B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369DA32A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58894F82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idle/inactive.</w:t>
            </w:r>
          </w:p>
          <w:p w14:paraId="26BC127C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181DD3E0" w14:textId="77777777" w:rsidR="00AC0E83" w:rsidRPr="00FF3987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andle the SA2 LS in </w:t>
            </w:r>
            <w:r w:rsidRPr="00E5661D">
              <w:rPr>
                <w:lang w:eastAsia="zh-CN"/>
              </w:rPr>
              <w:t>S2-2006044</w:t>
            </w:r>
            <w:r>
              <w:rPr>
                <w:lang w:eastAsia="zh-CN"/>
              </w:rPr>
              <w:t xml:space="preserve"> and reply the LS.</w:t>
            </w:r>
          </w:p>
        </w:tc>
      </w:tr>
      <w:tr w:rsidR="00AC0E83" w14:paraId="1AE0FD00" w14:textId="77777777" w:rsidTr="00823CB8">
        <w:tc>
          <w:tcPr>
            <w:tcW w:w="1028" w:type="dxa"/>
            <w:shd w:val="clear" w:color="auto" w:fill="FFD966"/>
          </w:tcPr>
          <w:p w14:paraId="3A99381E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230AABDF" w14:textId="77777777" w:rsidR="00AC0E83" w:rsidRDefault="00AC0E83" w:rsidP="00823CB8">
            <w:pPr>
              <w:spacing w:before="60" w:after="60"/>
            </w:pPr>
            <w:r>
              <w:t>#2</w:t>
            </w:r>
          </w:p>
          <w:p w14:paraId="6B703CBC" w14:textId="77777777" w:rsidR="00AC0E83" w:rsidRDefault="00AC0E83" w:rsidP="00823CB8">
            <w:pPr>
              <w:spacing w:before="60" w:after="60"/>
            </w:pPr>
            <w:r>
              <w:t>(#110-e)</w:t>
            </w:r>
          </w:p>
        </w:tc>
        <w:tc>
          <w:tcPr>
            <w:tcW w:w="1122" w:type="dxa"/>
            <w:shd w:val="clear" w:color="auto" w:fill="FFD966"/>
          </w:tcPr>
          <w:p w14:paraId="4BD6F760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Nov. 2020</w:t>
            </w:r>
          </w:p>
        </w:tc>
        <w:tc>
          <w:tcPr>
            <w:tcW w:w="720" w:type="dxa"/>
            <w:shd w:val="clear" w:color="auto" w:fill="FFD966"/>
          </w:tcPr>
          <w:p w14:paraId="10DCFA1D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0873F505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638B630F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Session Management over NG</w:t>
            </w:r>
          </w:p>
          <w:p w14:paraId="756410A9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Dynamic Change Between PTP and PTM for UEs in RRC_CONNECTED State</w:t>
            </w:r>
          </w:p>
          <w:p w14:paraId="1AE017E9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 w:rsidRPr="00F54D46">
              <w:t>Bearer Management over F1/E1</w:t>
            </w:r>
          </w:p>
          <w:p w14:paraId="22020A81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4359CDEE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673DFFD8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Nodes</w:t>
            </w:r>
          </w:p>
          <w:p w14:paraId="508D003F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Mobility Between MBS Supporting and non-MBS Supporting Nodes</w:t>
            </w:r>
          </w:p>
          <w:p w14:paraId="4C4F579D" w14:textId="77777777" w:rsidR="00AC0E83" w:rsidRPr="00FF3987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</w:tc>
      </w:tr>
      <w:tr w:rsidR="00AC0E83" w:rsidRPr="00BC2D6C" w14:paraId="4CAEE41C" w14:textId="77777777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4456B01B" w14:textId="77777777"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AN#90e (Dec. 2020)</w:t>
            </w:r>
          </w:p>
        </w:tc>
      </w:tr>
      <w:tr w:rsidR="00AC0E83" w14:paraId="4DD7DECB" w14:textId="77777777" w:rsidTr="00823CB8">
        <w:tc>
          <w:tcPr>
            <w:tcW w:w="1028" w:type="dxa"/>
            <w:shd w:val="clear" w:color="auto" w:fill="FF99FF"/>
          </w:tcPr>
          <w:p w14:paraId="6C71DA04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6C5AF1B" w14:textId="77777777" w:rsidR="00AC0E83" w:rsidRDefault="00AC0E83" w:rsidP="00823CB8">
            <w:pPr>
              <w:spacing w:before="60" w:after="60"/>
            </w:pPr>
            <w:r>
              <w:t>#3</w:t>
            </w:r>
          </w:p>
          <w:p w14:paraId="48DB8F20" w14:textId="77777777" w:rsidR="00AC0E83" w:rsidRDefault="00AC0E83" w:rsidP="00823CB8">
            <w:pPr>
              <w:spacing w:before="60" w:after="60"/>
            </w:pPr>
            <w:r>
              <w:t>(#104-e)</w:t>
            </w:r>
          </w:p>
        </w:tc>
        <w:tc>
          <w:tcPr>
            <w:tcW w:w="1122" w:type="dxa"/>
            <w:shd w:val="clear" w:color="auto" w:fill="FF99FF"/>
          </w:tcPr>
          <w:p w14:paraId="2A0EA32E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99FF"/>
          </w:tcPr>
          <w:p w14:paraId="0E96EC69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4EF843AC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548FAEC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7BCEF69D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AC0E83" w14:paraId="3A0C7351" w14:textId="77777777" w:rsidTr="00823CB8">
        <w:tc>
          <w:tcPr>
            <w:tcW w:w="1028" w:type="dxa"/>
            <w:shd w:val="clear" w:color="auto" w:fill="CCFFFF"/>
          </w:tcPr>
          <w:p w14:paraId="6D8AF207" w14:textId="77777777" w:rsidR="00AC0E83" w:rsidRDefault="00AC0E83" w:rsidP="00823CB8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0673E00C" w14:textId="77777777" w:rsidR="00AC0E83" w:rsidRDefault="00AC0E83" w:rsidP="00823CB8">
            <w:pPr>
              <w:spacing w:before="60" w:after="60"/>
            </w:pPr>
            <w:r>
              <w:t>#3</w:t>
            </w:r>
          </w:p>
          <w:p w14:paraId="2666D63F" w14:textId="77777777" w:rsidR="00AC0E83" w:rsidRDefault="00AC0E83" w:rsidP="00823CB8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CCFFFF"/>
          </w:tcPr>
          <w:p w14:paraId="5235F6F8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CCFFFF"/>
          </w:tcPr>
          <w:p w14:paraId="7B5057E4" w14:textId="77777777"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5448B0D3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03B4772E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L2 architecture, and Dynamic switch between PTP and PTM, e.g. PDCP based or RLC based.</w:t>
            </w:r>
          </w:p>
          <w:p w14:paraId="3D4CE219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Reliability enhancement, e.g. L2 reliability needed or not.</w:t>
            </w:r>
          </w:p>
          <w:p w14:paraId="498AB060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Delivery mode 2 issues</w:t>
            </w:r>
          </w:p>
          <w:p w14:paraId="689D1DCD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6E8D33E3" w14:textId="77777777" w:rsidR="00AC0E83" w:rsidRPr="00E921DF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RAN2 aspects for group scheduling</w:t>
            </w:r>
          </w:p>
        </w:tc>
      </w:tr>
      <w:tr w:rsidR="00AC0E83" w14:paraId="3EEA4F3C" w14:textId="77777777" w:rsidTr="00823CB8">
        <w:tc>
          <w:tcPr>
            <w:tcW w:w="1028" w:type="dxa"/>
            <w:shd w:val="clear" w:color="auto" w:fill="FFD966"/>
          </w:tcPr>
          <w:p w14:paraId="0AB0BAFA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901C66A" w14:textId="77777777" w:rsidR="00AC0E83" w:rsidRDefault="00AC0E83" w:rsidP="00823CB8">
            <w:pPr>
              <w:spacing w:before="60" w:after="60"/>
            </w:pPr>
            <w:r>
              <w:t>#3</w:t>
            </w:r>
          </w:p>
          <w:p w14:paraId="14258FD3" w14:textId="77777777" w:rsidR="00AC0E83" w:rsidRDefault="00AC0E83" w:rsidP="00823CB8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FFD966"/>
          </w:tcPr>
          <w:p w14:paraId="000B57CA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Jan. 2021</w:t>
            </w:r>
          </w:p>
        </w:tc>
        <w:tc>
          <w:tcPr>
            <w:tcW w:w="720" w:type="dxa"/>
            <w:shd w:val="clear" w:color="auto" w:fill="FFD966"/>
          </w:tcPr>
          <w:p w14:paraId="4E339475" w14:textId="77777777"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2BD32F90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5FD46D5E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Session Management over NG</w:t>
            </w:r>
          </w:p>
          <w:p w14:paraId="7374A8FB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Dynamic Change Between PTP and PTM for UEs in RRC_CONNECTED State</w:t>
            </w:r>
          </w:p>
          <w:p w14:paraId="5D838C5C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 w:rsidRPr="00F54D46">
              <w:rPr>
                <w:lang w:eastAsia="zh-CN"/>
              </w:rPr>
              <w:t>Bearer Management over F1/E1</w:t>
            </w:r>
          </w:p>
          <w:p w14:paraId="1AAC83E9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Take SA2 and RAN2 progress into account</w:t>
            </w:r>
          </w:p>
          <w:p w14:paraId="674D36FE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184394B4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Nodes</w:t>
            </w:r>
          </w:p>
          <w:p w14:paraId="73AC7C7A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Mobility Between MBS Supporting and non-MBS Supporting Nodes</w:t>
            </w:r>
          </w:p>
          <w:p w14:paraId="3B305247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ind w:left="852"/>
              <w:rPr>
                <w:lang w:eastAsia="zh-CN"/>
              </w:rPr>
            </w:pPr>
            <w:r>
              <w:rPr>
                <w:lang w:eastAsia="zh-CN"/>
              </w:rPr>
              <w:t>Potential RAN3 impacts analyses, take SA2 and RAN2 progress into account</w:t>
            </w:r>
          </w:p>
          <w:p w14:paraId="47D12E4E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</w:tc>
      </w:tr>
      <w:tr w:rsidR="00AC0E83" w:rsidRPr="00BC2D6C" w14:paraId="04FE4D3C" w14:textId="77777777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3DEE9607" w14:textId="77777777"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AN#91e (Mar. 2021)</w:t>
            </w:r>
          </w:p>
        </w:tc>
      </w:tr>
      <w:tr w:rsidR="00AC0E83" w14:paraId="50A409D4" w14:textId="77777777" w:rsidTr="00823CB8">
        <w:tc>
          <w:tcPr>
            <w:tcW w:w="1028" w:type="dxa"/>
            <w:shd w:val="clear" w:color="auto" w:fill="FF99FF"/>
          </w:tcPr>
          <w:p w14:paraId="2AE59D3D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5CDE79B" w14:textId="77777777" w:rsidR="00AC0E83" w:rsidRDefault="00AC0E83" w:rsidP="00823CB8">
            <w:pPr>
              <w:spacing w:before="60" w:after="60"/>
            </w:pPr>
            <w:r>
              <w:t>#4</w:t>
            </w:r>
          </w:p>
          <w:p w14:paraId="073AF2DD" w14:textId="42CDA105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(#104b</w:t>
            </w:r>
            <w:r w:rsidR="00B41BC6">
              <w:rPr>
                <w:lang w:eastAsia="zh-CN"/>
              </w:rPr>
              <w:t>-</w:t>
            </w:r>
            <w:r>
              <w:rPr>
                <w:lang w:eastAsia="zh-CN"/>
              </w:rPr>
              <w:t>e)</w:t>
            </w:r>
          </w:p>
        </w:tc>
        <w:tc>
          <w:tcPr>
            <w:tcW w:w="1122" w:type="dxa"/>
            <w:shd w:val="clear" w:color="auto" w:fill="FF99FF"/>
          </w:tcPr>
          <w:p w14:paraId="7B83BBAF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FF99FF"/>
          </w:tcPr>
          <w:p w14:paraId="07C419A5" w14:textId="77777777" w:rsidR="00AC0E83" w:rsidRDefault="00AC0E83" w:rsidP="00823CB8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6007" w:type="dxa"/>
            <w:shd w:val="clear" w:color="auto" w:fill="FF99FF"/>
          </w:tcPr>
          <w:p w14:paraId="0918862B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0CDFCE15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00F1A06C" w14:textId="77777777" w:rsidR="00AC0E83" w:rsidRPr="00110DF6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AC0E83" w14:paraId="5A6CB0C9" w14:textId="77777777" w:rsidTr="00823CB8">
        <w:tc>
          <w:tcPr>
            <w:tcW w:w="1028" w:type="dxa"/>
            <w:shd w:val="clear" w:color="auto" w:fill="CCFFFF"/>
          </w:tcPr>
          <w:p w14:paraId="4019E581" w14:textId="77777777" w:rsidR="00AC0E83" w:rsidRDefault="00AC0E83" w:rsidP="00823CB8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3C8662DA" w14:textId="77777777" w:rsidR="00AC0E83" w:rsidRDefault="00AC0E83" w:rsidP="00823CB8">
            <w:pPr>
              <w:spacing w:before="60" w:after="60"/>
            </w:pPr>
            <w:r>
              <w:t>#4</w:t>
            </w:r>
          </w:p>
          <w:p w14:paraId="0A8B08A2" w14:textId="77777777" w:rsidR="00AC0E83" w:rsidRDefault="00AC0E83" w:rsidP="00823CB8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CCFFFF"/>
          </w:tcPr>
          <w:p w14:paraId="12D6F49D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Apr. 2021</w:t>
            </w:r>
          </w:p>
        </w:tc>
        <w:tc>
          <w:tcPr>
            <w:tcW w:w="720" w:type="dxa"/>
            <w:shd w:val="clear" w:color="auto" w:fill="CCFFFF"/>
          </w:tcPr>
          <w:p w14:paraId="5B72E2A1" w14:textId="77777777" w:rsidR="00AC0E83" w:rsidRDefault="00AC0E83" w:rsidP="00823CB8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616D3226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3529B8B7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1CA02750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4710F1F1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701E8822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5E597B88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14:paraId="29E501ED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Multicast bearer configuration.</w:t>
            </w:r>
          </w:p>
          <w:p w14:paraId="51879BB1" w14:textId="77777777" w:rsidR="00AC0E83" w:rsidRPr="00434960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AC0E83" w14:paraId="1ED82413" w14:textId="77777777" w:rsidTr="00823CB8">
        <w:tc>
          <w:tcPr>
            <w:tcW w:w="1028" w:type="dxa"/>
            <w:shd w:val="clear" w:color="auto" w:fill="FFD966"/>
          </w:tcPr>
          <w:p w14:paraId="16C706E8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6C60BDBB" w14:textId="77777777" w:rsidR="00AC0E83" w:rsidRDefault="00AC0E83" w:rsidP="00823CB8">
            <w:pPr>
              <w:spacing w:before="60" w:after="60"/>
            </w:pPr>
            <w:r>
              <w:t>#4</w:t>
            </w:r>
          </w:p>
          <w:p w14:paraId="565BABC3" w14:textId="77777777" w:rsidR="00AC0E83" w:rsidRDefault="00AC0E83" w:rsidP="00823CB8">
            <w:pPr>
              <w:spacing w:before="60" w:after="60"/>
            </w:pPr>
            <w:r>
              <w:t>(No bis meeting in this quarter)</w:t>
            </w:r>
          </w:p>
        </w:tc>
        <w:tc>
          <w:tcPr>
            <w:tcW w:w="1122" w:type="dxa"/>
            <w:shd w:val="clear" w:color="auto" w:fill="FFD966"/>
          </w:tcPr>
          <w:p w14:paraId="15D9495C" w14:textId="77777777"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4BE00904" w14:textId="77777777" w:rsidR="00AC0E83" w:rsidRDefault="00AC0E83" w:rsidP="00823CB8">
            <w:pPr>
              <w:spacing w:before="60" w:after="60"/>
              <w:jc w:val="center"/>
            </w:pPr>
            <w:r>
              <w:t>N/A</w:t>
            </w:r>
          </w:p>
        </w:tc>
        <w:tc>
          <w:tcPr>
            <w:tcW w:w="6007" w:type="dxa"/>
            <w:shd w:val="clear" w:color="auto" w:fill="FFD966"/>
          </w:tcPr>
          <w:p w14:paraId="6CC6B9F0" w14:textId="77777777" w:rsidR="00AC0E83" w:rsidRPr="00621371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rFonts w:eastAsia="Times New Roman"/>
              </w:rPr>
            </w:pPr>
          </w:p>
        </w:tc>
      </w:tr>
      <w:tr w:rsidR="00AC0E83" w14:paraId="0D8CD42D" w14:textId="77777777" w:rsidTr="00823CB8">
        <w:tc>
          <w:tcPr>
            <w:tcW w:w="1028" w:type="dxa"/>
            <w:shd w:val="clear" w:color="auto" w:fill="FF99FF"/>
          </w:tcPr>
          <w:p w14:paraId="64ECB85A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8695186" w14:textId="77777777" w:rsidR="00AC0E83" w:rsidRDefault="00AC0E83" w:rsidP="00823CB8">
            <w:pPr>
              <w:spacing w:before="60" w:after="60"/>
            </w:pPr>
            <w:r>
              <w:t>#5</w:t>
            </w:r>
          </w:p>
          <w:p w14:paraId="2B69730C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(#105-e)</w:t>
            </w:r>
          </w:p>
        </w:tc>
        <w:tc>
          <w:tcPr>
            <w:tcW w:w="1122" w:type="dxa"/>
            <w:shd w:val="clear" w:color="auto" w:fill="FF99FF"/>
          </w:tcPr>
          <w:p w14:paraId="076F6662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99FF"/>
          </w:tcPr>
          <w:p w14:paraId="57B77AF7" w14:textId="77777777" w:rsidR="00AC0E83" w:rsidRDefault="00AC0E83" w:rsidP="00823CB8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FF99FF"/>
          </w:tcPr>
          <w:p w14:paraId="34F54CDE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4192B325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0305B8BD" w14:textId="5623FB13" w:rsidR="00AC0E83" w:rsidRDefault="00AC0E83" w:rsidP="00DE2FF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AC0E83" w14:paraId="57071159" w14:textId="77777777" w:rsidTr="00823CB8">
        <w:tc>
          <w:tcPr>
            <w:tcW w:w="1028" w:type="dxa"/>
            <w:shd w:val="clear" w:color="auto" w:fill="CCFFFF"/>
          </w:tcPr>
          <w:p w14:paraId="6EB46796" w14:textId="77777777" w:rsidR="00AC0E83" w:rsidRDefault="00AC0E83" w:rsidP="00823CB8">
            <w:pPr>
              <w:spacing w:before="60" w:after="60"/>
            </w:pPr>
            <w:bookmarkStart w:id="1" w:name="_Hlk20474188"/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9F6E0E7" w14:textId="77777777" w:rsidR="00AC0E83" w:rsidRDefault="00AC0E83" w:rsidP="00823CB8">
            <w:pPr>
              <w:spacing w:before="60" w:after="60"/>
            </w:pPr>
            <w:r>
              <w:t>#5</w:t>
            </w:r>
          </w:p>
          <w:p w14:paraId="2F1EB7B0" w14:textId="77777777" w:rsidR="00AC0E83" w:rsidRDefault="00AC0E83" w:rsidP="00823CB8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CCFFFF"/>
          </w:tcPr>
          <w:p w14:paraId="4879B680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CCFFFF"/>
          </w:tcPr>
          <w:p w14:paraId="005B24FF" w14:textId="77777777" w:rsidR="00AC0E83" w:rsidRDefault="00AC0E83" w:rsidP="00823CB8">
            <w:pPr>
              <w:spacing w:before="60" w:after="60"/>
              <w:jc w:val="center"/>
            </w:pPr>
          </w:p>
          <w:p w14:paraId="43A6EB9B" w14:textId="77777777" w:rsidR="00AC0E83" w:rsidRDefault="00AC0E83" w:rsidP="00823CB8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75A97026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Initiate/</w:t>
            </w:r>
            <w:r>
              <w:rPr>
                <w:rFonts w:hint="eastAsia"/>
                <w:lang w:eastAsia="zh-CN"/>
              </w:rPr>
              <w:t>cont</w:t>
            </w:r>
            <w:r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00405E0A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40645F67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14:paraId="65ACCDFB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3166FD10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1"/>
      <w:tr w:rsidR="00AC0E83" w14:paraId="185576D2" w14:textId="77777777" w:rsidTr="00823CB8">
        <w:tc>
          <w:tcPr>
            <w:tcW w:w="1028" w:type="dxa"/>
            <w:shd w:val="clear" w:color="auto" w:fill="FFD966"/>
          </w:tcPr>
          <w:p w14:paraId="4531688F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13851F00" w14:textId="77777777" w:rsidR="00AC0E83" w:rsidRDefault="00AC0E83" w:rsidP="00823CB8">
            <w:pPr>
              <w:spacing w:before="60" w:after="60"/>
            </w:pPr>
            <w:r>
              <w:t>#5</w:t>
            </w:r>
          </w:p>
          <w:p w14:paraId="75030FCC" w14:textId="77777777" w:rsidR="00AC0E83" w:rsidRDefault="00AC0E83" w:rsidP="00823CB8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FFD966"/>
          </w:tcPr>
          <w:p w14:paraId="11820C48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May. 2021</w:t>
            </w:r>
          </w:p>
        </w:tc>
        <w:tc>
          <w:tcPr>
            <w:tcW w:w="720" w:type="dxa"/>
            <w:shd w:val="clear" w:color="auto" w:fill="FFD966"/>
          </w:tcPr>
          <w:p w14:paraId="451DF3B5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291B4085" w14:textId="77777777"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1586F906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760C1253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4827EE5E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F1AP procedure/signalling impacts</w:t>
            </w:r>
          </w:p>
          <w:p w14:paraId="3EF05B7F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25F2FEB1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762180D3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7E580527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XnAP procedures/signalling impacts</w:t>
            </w:r>
          </w:p>
          <w:p w14:paraId="11CA9598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NGAP, F1AP, E1AP impacts, if any</w:t>
            </w:r>
          </w:p>
          <w:p w14:paraId="23D99567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 BL CRs</w:t>
            </w:r>
          </w:p>
          <w:p w14:paraId="6D455832" w14:textId="77777777" w:rsidR="00AC0E83" w:rsidRPr="00605E9C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 xml:space="preserve">Start draft </w:t>
            </w:r>
            <w:r w:rsidRPr="00A8083A">
              <w:t>stage</w:t>
            </w:r>
            <w:r>
              <w:t>3 Baseline CRs</w:t>
            </w:r>
            <w:r w:rsidDel="00A43AF5">
              <w:t xml:space="preserve"> </w:t>
            </w:r>
          </w:p>
        </w:tc>
      </w:tr>
      <w:tr w:rsidR="00AC0E83" w:rsidRPr="00BC2D6C" w14:paraId="451D3DE5" w14:textId="77777777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21BC051F" w14:textId="77777777"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AN#92e (June 2021)</w:t>
            </w:r>
          </w:p>
        </w:tc>
      </w:tr>
      <w:tr w:rsidR="00AC0E83" w14:paraId="78645714" w14:textId="77777777" w:rsidTr="00823CB8">
        <w:tc>
          <w:tcPr>
            <w:tcW w:w="1028" w:type="dxa"/>
            <w:shd w:val="clear" w:color="auto" w:fill="FF99FF"/>
          </w:tcPr>
          <w:p w14:paraId="0DDC468C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68B1FDB" w14:textId="77777777" w:rsidR="00AC0E83" w:rsidRDefault="00AC0E83" w:rsidP="00823CB8">
            <w:pPr>
              <w:spacing w:before="60" w:after="60"/>
            </w:pPr>
            <w:r>
              <w:t>#6</w:t>
            </w:r>
          </w:p>
          <w:p w14:paraId="3251FAD6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(#106-e)</w:t>
            </w:r>
          </w:p>
        </w:tc>
        <w:tc>
          <w:tcPr>
            <w:tcW w:w="1122" w:type="dxa"/>
            <w:shd w:val="clear" w:color="auto" w:fill="FF99FF"/>
          </w:tcPr>
          <w:p w14:paraId="0E10BB43" w14:textId="77777777"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99FF"/>
          </w:tcPr>
          <w:p w14:paraId="32ECB2D0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3D949541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group scheduling mechanism for MBS, including enhancements to enable simultaneous operation with unicast reception.</w:t>
            </w:r>
          </w:p>
          <w:p w14:paraId="082EA13A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mechanisms to improve reliability of MBS, e.g. UL feedback.</w:t>
            </w:r>
          </w:p>
          <w:p w14:paraId="7FEBF3E6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19F8C9D9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initial RRC parameters for MBS.</w:t>
            </w:r>
          </w:p>
        </w:tc>
      </w:tr>
      <w:tr w:rsidR="00AC0E83" w14:paraId="7786BAAE" w14:textId="77777777" w:rsidTr="00823CB8">
        <w:tc>
          <w:tcPr>
            <w:tcW w:w="1028" w:type="dxa"/>
            <w:shd w:val="clear" w:color="auto" w:fill="CCFFFF"/>
          </w:tcPr>
          <w:p w14:paraId="3C6DA4E2" w14:textId="77777777" w:rsidR="00AC0E83" w:rsidRDefault="00AC0E83" w:rsidP="00823CB8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555B4D70" w14:textId="77777777" w:rsidR="00AC0E83" w:rsidRDefault="00AC0E83" w:rsidP="00823CB8">
            <w:pPr>
              <w:spacing w:before="60" w:after="60"/>
            </w:pPr>
            <w:r>
              <w:t>#6</w:t>
            </w:r>
          </w:p>
          <w:p w14:paraId="2AB6ABA3" w14:textId="77777777" w:rsidR="00AC0E83" w:rsidRDefault="00AC0E83" w:rsidP="00823CB8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CCFFFF"/>
          </w:tcPr>
          <w:p w14:paraId="3CE35FE9" w14:textId="77777777"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CCFFFF"/>
          </w:tcPr>
          <w:p w14:paraId="79E3435C" w14:textId="77777777" w:rsidR="00AC0E83" w:rsidRDefault="00AC0E83" w:rsidP="00823CB8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1E9C18D6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65717952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4D4825BD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14:paraId="63DCB387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4E02327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45B1523B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3EAC6AB7" w14:textId="77777777" w:rsidR="00AC0E83" w:rsidRPr="0086528E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AC0E83" w14:paraId="16D8E45F" w14:textId="77777777" w:rsidTr="00823CB8">
        <w:tc>
          <w:tcPr>
            <w:tcW w:w="1028" w:type="dxa"/>
            <w:shd w:val="clear" w:color="auto" w:fill="FFD966"/>
          </w:tcPr>
          <w:p w14:paraId="06B49B01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9AB1728" w14:textId="77777777" w:rsidR="00AC0E83" w:rsidRDefault="00AC0E83" w:rsidP="00823CB8">
            <w:pPr>
              <w:spacing w:before="60" w:after="60"/>
            </w:pPr>
            <w:r>
              <w:t>#6</w:t>
            </w:r>
          </w:p>
          <w:p w14:paraId="13A4304D" w14:textId="77777777" w:rsidR="00AC0E83" w:rsidRDefault="00AC0E83" w:rsidP="00823CB8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FFD966"/>
          </w:tcPr>
          <w:p w14:paraId="1CDDBA7D" w14:textId="77777777"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ug. 2021</w:t>
            </w:r>
          </w:p>
        </w:tc>
        <w:tc>
          <w:tcPr>
            <w:tcW w:w="720" w:type="dxa"/>
            <w:shd w:val="clear" w:color="auto" w:fill="FFD966"/>
          </w:tcPr>
          <w:p w14:paraId="01480FF3" w14:textId="77777777" w:rsidR="00AC0E83" w:rsidRDefault="00AC0E83" w:rsidP="00823CB8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4989C24" w14:textId="77777777"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2DAAFA21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134A9C42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0594268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F1AP procedure/signalling impacts</w:t>
            </w:r>
          </w:p>
          <w:p w14:paraId="6B554C9F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42695C7C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5F0DCA1A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2F0F251B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XnAP procedures/signalling impacts</w:t>
            </w:r>
          </w:p>
          <w:p w14:paraId="730F5898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NGAP, F1AP, E1AP impacts, if any</w:t>
            </w:r>
          </w:p>
          <w:p w14:paraId="2EC6AC9E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AC0E83" w:rsidRPr="00BC2D6C" w14:paraId="1FCCB5D1" w14:textId="77777777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19BDC21E" w14:textId="77777777"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AN#93e (Sept. 2021)</w:t>
            </w:r>
          </w:p>
        </w:tc>
      </w:tr>
      <w:tr w:rsidR="00AC0E83" w14:paraId="737AECFC" w14:textId="77777777" w:rsidTr="00823CB8">
        <w:tc>
          <w:tcPr>
            <w:tcW w:w="1028" w:type="dxa"/>
            <w:shd w:val="clear" w:color="auto" w:fill="FF99FF"/>
          </w:tcPr>
          <w:p w14:paraId="0B67E041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2B12E279" w14:textId="77777777" w:rsidR="00AC0E83" w:rsidRDefault="00AC0E83" w:rsidP="00823CB8">
            <w:pPr>
              <w:spacing w:before="60" w:after="60"/>
            </w:pPr>
            <w:r>
              <w:t>#7</w:t>
            </w:r>
          </w:p>
          <w:p w14:paraId="0E871307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(#106b-e)</w:t>
            </w:r>
          </w:p>
        </w:tc>
        <w:tc>
          <w:tcPr>
            <w:tcW w:w="1122" w:type="dxa"/>
            <w:shd w:val="clear" w:color="auto" w:fill="FF99FF"/>
          </w:tcPr>
          <w:p w14:paraId="6EF1A990" w14:textId="77777777"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99FF"/>
          </w:tcPr>
          <w:p w14:paraId="4802F817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34F47115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group scheduling mechanism for MBS, including enhancements to enable simultaneous operation with unicast reception.</w:t>
            </w:r>
          </w:p>
          <w:p w14:paraId="20A30D98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mechanisms to improve reliability of MBS, e.g. UL feedback.</w:t>
            </w:r>
          </w:p>
          <w:p w14:paraId="2A4D4754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71B62373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RRC parameters for MBS.</w:t>
            </w:r>
          </w:p>
        </w:tc>
      </w:tr>
      <w:tr w:rsidR="00AC0E83" w14:paraId="2C228404" w14:textId="77777777" w:rsidTr="00823CB8">
        <w:tc>
          <w:tcPr>
            <w:tcW w:w="1028" w:type="dxa"/>
            <w:shd w:val="clear" w:color="auto" w:fill="CCECFF"/>
          </w:tcPr>
          <w:p w14:paraId="4DE26347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1076BA5" w14:textId="77777777" w:rsidR="00AC0E83" w:rsidRDefault="00AC0E83" w:rsidP="00823CB8">
            <w:pPr>
              <w:spacing w:before="60" w:after="60"/>
            </w:pPr>
            <w:r>
              <w:t>#7</w:t>
            </w:r>
          </w:p>
          <w:p w14:paraId="14B94C0C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(#115b-e)</w:t>
            </w:r>
          </w:p>
        </w:tc>
        <w:tc>
          <w:tcPr>
            <w:tcW w:w="1122" w:type="dxa"/>
            <w:shd w:val="clear" w:color="auto" w:fill="CCECFF"/>
          </w:tcPr>
          <w:p w14:paraId="23A71731" w14:textId="77777777"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CCECFF"/>
          </w:tcPr>
          <w:p w14:paraId="5C3185EF" w14:textId="77777777"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14:paraId="72EBFCD2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624F0876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0D048098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14:paraId="00C60603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7E15CCF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2BB24220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709F8B28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33AA6CF3" w14:textId="77777777"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14:paraId="019BB73F" w14:textId="77777777" w:rsidTr="00823CB8">
        <w:tc>
          <w:tcPr>
            <w:tcW w:w="1028" w:type="dxa"/>
            <w:shd w:val="clear" w:color="auto" w:fill="FFD966"/>
          </w:tcPr>
          <w:p w14:paraId="432F49D8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830CCBF" w14:textId="77777777" w:rsidR="00AC0E83" w:rsidRDefault="00AC0E83" w:rsidP="00823CB8">
            <w:pPr>
              <w:spacing w:before="60" w:after="60"/>
            </w:pPr>
            <w:r>
              <w:t>#7</w:t>
            </w:r>
          </w:p>
          <w:p w14:paraId="532B76BB" w14:textId="77777777" w:rsidR="00AC0E83" w:rsidRDefault="00AC0E83" w:rsidP="00823CB8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FFD966"/>
          </w:tcPr>
          <w:p w14:paraId="4576B861" w14:textId="77777777"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ct. 2021</w:t>
            </w:r>
          </w:p>
        </w:tc>
        <w:tc>
          <w:tcPr>
            <w:tcW w:w="720" w:type="dxa"/>
            <w:shd w:val="clear" w:color="auto" w:fill="FFD966"/>
          </w:tcPr>
          <w:p w14:paraId="768C2FE9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7B16F334" w14:textId="77777777"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3A7D11F2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6B2634B9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3C185CF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F1AP procedure/signalling impacts</w:t>
            </w:r>
          </w:p>
          <w:p w14:paraId="22371F8E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37C25DC2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3693A6C8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59720F30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XnAP procedures/signalling impacts</w:t>
            </w:r>
          </w:p>
          <w:p w14:paraId="07BD77B0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NGAP, F1AP, E1AP impacts, if any</w:t>
            </w:r>
          </w:p>
          <w:p w14:paraId="0AA546D9" w14:textId="77777777"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AC0E83" w14:paraId="7579B678" w14:textId="77777777" w:rsidTr="00823CB8">
        <w:tc>
          <w:tcPr>
            <w:tcW w:w="1028" w:type="dxa"/>
            <w:shd w:val="clear" w:color="auto" w:fill="FF99FF"/>
          </w:tcPr>
          <w:p w14:paraId="4DD19925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7CECEF30" w14:textId="77777777" w:rsidR="00AC0E83" w:rsidRDefault="00AC0E83" w:rsidP="00823CB8">
            <w:pPr>
              <w:spacing w:before="60" w:after="60"/>
            </w:pPr>
            <w:r>
              <w:t>#8</w:t>
            </w:r>
          </w:p>
          <w:p w14:paraId="28A10C6F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(#107-e)</w:t>
            </w:r>
          </w:p>
        </w:tc>
        <w:tc>
          <w:tcPr>
            <w:tcW w:w="1122" w:type="dxa"/>
            <w:shd w:val="clear" w:color="auto" w:fill="FF99FF"/>
          </w:tcPr>
          <w:p w14:paraId="4566CBE0" w14:textId="77777777"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FF99FF"/>
          </w:tcPr>
          <w:p w14:paraId="13A82A24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356571C8" w14:textId="77777777" w:rsidR="00AC0E83" w:rsidRPr="004E6898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14:paraId="0FCAE32C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AC0E83" w14:paraId="1A2F98CC" w14:textId="77777777" w:rsidTr="00823CB8">
        <w:tc>
          <w:tcPr>
            <w:tcW w:w="1028" w:type="dxa"/>
            <w:shd w:val="clear" w:color="auto" w:fill="CCECFF"/>
          </w:tcPr>
          <w:p w14:paraId="595A0F3B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6F072B2A" w14:textId="77777777" w:rsidR="00AC0E83" w:rsidRDefault="00AC0E83" w:rsidP="00823CB8">
            <w:pPr>
              <w:spacing w:before="60" w:after="60"/>
            </w:pPr>
            <w:r>
              <w:t>#8</w:t>
            </w:r>
          </w:p>
          <w:p w14:paraId="010FD735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(#116-e)</w:t>
            </w:r>
          </w:p>
        </w:tc>
        <w:tc>
          <w:tcPr>
            <w:tcW w:w="1122" w:type="dxa"/>
            <w:shd w:val="clear" w:color="auto" w:fill="CCECFF"/>
          </w:tcPr>
          <w:p w14:paraId="57BFC3ED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CCECFF"/>
          </w:tcPr>
          <w:p w14:paraId="72CC335D" w14:textId="77777777"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1.5</w:t>
            </w:r>
          </w:p>
        </w:tc>
        <w:tc>
          <w:tcPr>
            <w:tcW w:w="6007" w:type="dxa"/>
            <w:shd w:val="clear" w:color="auto" w:fill="CCECFF"/>
          </w:tcPr>
          <w:p w14:paraId="1EDB5B0B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604069F8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222E390B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14:paraId="624F2EB0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2BF1206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47231BDD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28F0C328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377B8F27" w14:textId="77777777"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14:paraId="2CBFA8F4" w14:textId="77777777" w:rsidTr="00823CB8">
        <w:tc>
          <w:tcPr>
            <w:tcW w:w="1028" w:type="dxa"/>
            <w:shd w:val="clear" w:color="auto" w:fill="FFD966"/>
          </w:tcPr>
          <w:p w14:paraId="2F05847B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1B82945" w14:textId="77777777" w:rsidR="00AC0E83" w:rsidRDefault="00AC0E83" w:rsidP="00823CB8">
            <w:pPr>
              <w:spacing w:before="60" w:after="60"/>
            </w:pPr>
            <w:r>
              <w:t>#8</w:t>
            </w:r>
          </w:p>
          <w:p w14:paraId="1113F397" w14:textId="77777777" w:rsidR="00AC0E83" w:rsidRDefault="00AC0E83" w:rsidP="00823CB8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FFD966"/>
          </w:tcPr>
          <w:p w14:paraId="4574B230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Nov. 2021</w:t>
            </w:r>
          </w:p>
        </w:tc>
        <w:tc>
          <w:tcPr>
            <w:tcW w:w="720" w:type="dxa"/>
            <w:shd w:val="clear" w:color="auto" w:fill="FFD966"/>
          </w:tcPr>
          <w:p w14:paraId="28E4AD1C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7D1E48F" w14:textId="77777777"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7A3A3689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264B17E3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29E02B85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F1AP procedure/signalling impacts</w:t>
            </w:r>
          </w:p>
          <w:p w14:paraId="17F24ECE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</w:t>
            </w:r>
          </w:p>
          <w:p w14:paraId="45C6053C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58C3A4D0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Based on the adopted solution, further analyses</w:t>
            </w:r>
          </w:p>
          <w:p w14:paraId="6496AD7B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XnAP procedures/signalling impacts</w:t>
            </w:r>
          </w:p>
          <w:p w14:paraId="038A336F" w14:textId="77777777" w:rsidR="00AC0E83" w:rsidRDefault="00AC0E83" w:rsidP="00AC0E83">
            <w:pPr>
              <w:pStyle w:val="a7"/>
              <w:numPr>
                <w:ilvl w:val="1"/>
                <w:numId w:val="45"/>
              </w:numPr>
              <w:spacing w:before="60" w:after="60" w:line="276" w:lineRule="auto"/>
            </w:pPr>
            <w:r>
              <w:t>NGAP, F1AP, E1AP impacts, if any</w:t>
            </w:r>
          </w:p>
          <w:p w14:paraId="67E3E471" w14:textId="77777777"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Update stage 2/3 BL CRs</w:t>
            </w:r>
          </w:p>
        </w:tc>
      </w:tr>
      <w:tr w:rsidR="00AC0E83" w:rsidRPr="00BC2D6C" w14:paraId="4B7FA849" w14:textId="77777777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4FC173AE" w14:textId="77777777"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AN#94e (Dec. 2021) </w:t>
            </w:r>
            <w:r w:rsidRPr="001E13C5">
              <w:rPr>
                <w:lang w:eastAsia="zh-CN"/>
              </w:rPr>
              <w:t>Rel-17 completion for RAN1</w:t>
            </w:r>
          </w:p>
        </w:tc>
      </w:tr>
      <w:tr w:rsidR="00AC0E83" w14:paraId="63D20A57" w14:textId="77777777" w:rsidTr="00823CB8">
        <w:tc>
          <w:tcPr>
            <w:tcW w:w="1028" w:type="dxa"/>
            <w:shd w:val="clear" w:color="auto" w:fill="FF99FF"/>
          </w:tcPr>
          <w:p w14:paraId="7B67DCB2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A8A933F" w14:textId="77777777" w:rsidR="00AC0E83" w:rsidRDefault="00AC0E83" w:rsidP="00823CB8">
            <w:pPr>
              <w:spacing w:before="60" w:after="60"/>
            </w:pPr>
            <w:r>
              <w:t>#9</w:t>
            </w:r>
          </w:p>
          <w:p w14:paraId="113FB806" w14:textId="77777777" w:rsidR="00AC0E83" w:rsidRDefault="00AC0E83" w:rsidP="00823CB8">
            <w:pPr>
              <w:spacing w:before="60" w:after="60"/>
            </w:pPr>
            <w:r>
              <w:rPr>
                <w:lang w:eastAsia="zh-CN"/>
              </w:rPr>
              <w:t>(#108-e)</w:t>
            </w:r>
          </w:p>
        </w:tc>
        <w:tc>
          <w:tcPr>
            <w:tcW w:w="1122" w:type="dxa"/>
            <w:shd w:val="clear" w:color="auto" w:fill="FF99FF"/>
          </w:tcPr>
          <w:p w14:paraId="54837361" w14:textId="77777777" w:rsidR="00AC0E83" w:rsidRDefault="00AC0E83" w:rsidP="00823CB8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an/Feb. 2022</w:t>
            </w:r>
          </w:p>
        </w:tc>
        <w:tc>
          <w:tcPr>
            <w:tcW w:w="720" w:type="dxa"/>
            <w:shd w:val="clear" w:color="auto" w:fill="FF99FF"/>
          </w:tcPr>
          <w:p w14:paraId="51EE28BA" w14:textId="77777777"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389D5544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06DCE88D" w14:textId="77777777" w:rsidR="00AC0E83" w:rsidRDefault="00AC0E83" w:rsidP="00823CB8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AC0E83" w14:paraId="568475DF" w14:textId="77777777" w:rsidTr="00823CB8">
        <w:tc>
          <w:tcPr>
            <w:tcW w:w="1028" w:type="dxa"/>
            <w:shd w:val="clear" w:color="auto" w:fill="CCECFF"/>
          </w:tcPr>
          <w:p w14:paraId="0BE39063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3426E535" w14:textId="77777777" w:rsidR="00AC0E83" w:rsidRDefault="00AC0E83" w:rsidP="00823CB8">
            <w:pPr>
              <w:spacing w:before="60" w:after="60"/>
            </w:pPr>
            <w:r>
              <w:t>#9</w:t>
            </w:r>
          </w:p>
          <w:p w14:paraId="5333E16B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(#117-e)</w:t>
            </w:r>
          </w:p>
        </w:tc>
        <w:tc>
          <w:tcPr>
            <w:tcW w:w="1122" w:type="dxa"/>
            <w:shd w:val="clear" w:color="auto" w:fill="CCECFF"/>
          </w:tcPr>
          <w:p w14:paraId="085BA46F" w14:textId="77777777"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an/Feb. 2022</w:t>
            </w:r>
          </w:p>
        </w:tc>
        <w:tc>
          <w:tcPr>
            <w:tcW w:w="720" w:type="dxa"/>
            <w:shd w:val="clear" w:color="auto" w:fill="CCECFF"/>
          </w:tcPr>
          <w:p w14:paraId="3EBFF2A4" w14:textId="77777777"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CCECFF"/>
          </w:tcPr>
          <w:p w14:paraId="64CC5FE2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0F8746EF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53B8EC88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Other L2 configuration.</w:t>
            </w:r>
          </w:p>
          <w:p w14:paraId="7856EF99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3A32CAC0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4998FF7E" w14:textId="77777777" w:rsidR="00AC0E83" w:rsidRDefault="00AC0E83" w:rsidP="00823CB8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0D8E5327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2818B27F" w14:textId="77777777"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14:paraId="0A64AE1C" w14:textId="77777777" w:rsidTr="00823CB8">
        <w:tc>
          <w:tcPr>
            <w:tcW w:w="1028" w:type="dxa"/>
            <w:shd w:val="clear" w:color="auto" w:fill="FFD966"/>
          </w:tcPr>
          <w:p w14:paraId="32AACDA5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DA0006A" w14:textId="77777777" w:rsidR="00AC0E83" w:rsidRDefault="00AC0E83" w:rsidP="00823CB8">
            <w:pPr>
              <w:spacing w:before="60" w:after="60"/>
            </w:pPr>
            <w:r>
              <w:t>#9</w:t>
            </w:r>
          </w:p>
          <w:p w14:paraId="5E3CDBAA" w14:textId="77777777" w:rsidR="00AC0E83" w:rsidRDefault="00AC0E83" w:rsidP="00823CB8">
            <w:pPr>
              <w:spacing w:before="60" w:after="60"/>
            </w:pPr>
            <w:r>
              <w:t>(#115-e)</w:t>
            </w:r>
          </w:p>
        </w:tc>
        <w:tc>
          <w:tcPr>
            <w:tcW w:w="1122" w:type="dxa"/>
            <w:shd w:val="clear" w:color="auto" w:fill="FFD966"/>
          </w:tcPr>
          <w:p w14:paraId="5FC3FDF2" w14:textId="77777777" w:rsidR="00AC0E83" w:rsidRDefault="00AC0E83" w:rsidP="00823CB8">
            <w:pPr>
              <w:spacing w:before="60" w:after="60"/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an/Feb. 2022</w:t>
            </w:r>
          </w:p>
        </w:tc>
        <w:tc>
          <w:tcPr>
            <w:tcW w:w="720" w:type="dxa"/>
            <w:shd w:val="clear" w:color="auto" w:fill="FFD966"/>
          </w:tcPr>
          <w:p w14:paraId="7CF20A0C" w14:textId="77777777" w:rsidR="00AC0E83" w:rsidRDefault="00AC0E83" w:rsidP="00823C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C786618" w14:textId="77777777" w:rsidR="00AC0E83" w:rsidRPr="00110DF6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</w:t>
            </w:r>
          </w:p>
          <w:p w14:paraId="61F18ABF" w14:textId="77777777"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AC0E83" w:rsidRPr="00BC2D6C" w14:paraId="45027BDC" w14:textId="77777777" w:rsidTr="00823CB8">
        <w:trPr>
          <w:trHeight w:val="389"/>
        </w:trPr>
        <w:tc>
          <w:tcPr>
            <w:tcW w:w="9805" w:type="dxa"/>
            <w:gridSpan w:val="5"/>
            <w:shd w:val="clear" w:color="auto" w:fill="92D050"/>
          </w:tcPr>
          <w:p w14:paraId="53783127" w14:textId="77777777" w:rsidR="00AC0E83" w:rsidRPr="004E6898" w:rsidRDefault="00AC0E83" w:rsidP="00823CB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AN#95e (Mar. 2022)</w:t>
            </w:r>
          </w:p>
        </w:tc>
      </w:tr>
      <w:tr w:rsidR="00AC0E83" w14:paraId="52E588F4" w14:textId="77777777" w:rsidTr="00823CB8">
        <w:tc>
          <w:tcPr>
            <w:tcW w:w="1028" w:type="dxa"/>
            <w:shd w:val="clear" w:color="auto" w:fill="66FF66"/>
          </w:tcPr>
          <w:p w14:paraId="0B5686D5" w14:textId="77777777" w:rsidR="00AC0E83" w:rsidRPr="00DB2B5D" w:rsidRDefault="00AC0E83" w:rsidP="00823CB8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117F600A" w14:textId="77777777" w:rsidR="00AC0E83" w:rsidRPr="00DB2B5D" w:rsidRDefault="00AC0E83" w:rsidP="00823CB8">
            <w:pPr>
              <w:spacing w:before="60" w:after="60"/>
            </w:pPr>
          </w:p>
        </w:tc>
        <w:tc>
          <w:tcPr>
            <w:tcW w:w="1122" w:type="dxa"/>
            <w:shd w:val="clear" w:color="auto" w:fill="66FF66"/>
          </w:tcPr>
          <w:p w14:paraId="5E941E1F" w14:textId="77777777" w:rsidR="00AC0E83" w:rsidRPr="00D95F4A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735477D4" w14:textId="77777777" w:rsidR="00AC0E83" w:rsidRPr="00DB2B5D" w:rsidRDefault="00AC0E83" w:rsidP="00823CB8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0A8607CA" w14:textId="77777777" w:rsidR="00AC0E83" w:rsidRPr="00DB2B5D" w:rsidRDefault="00AC0E83" w:rsidP="00823CB8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completion for RAN2, 3, 4 (core part)</w:t>
            </w:r>
          </w:p>
        </w:tc>
      </w:tr>
      <w:tr w:rsidR="00AC0E83" w14:paraId="14A490F8" w14:textId="77777777" w:rsidTr="00823CB8">
        <w:tc>
          <w:tcPr>
            <w:tcW w:w="1028" w:type="dxa"/>
            <w:shd w:val="clear" w:color="auto" w:fill="FF99FF"/>
          </w:tcPr>
          <w:p w14:paraId="4AC3D7CD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63AA12C" w14:textId="77777777" w:rsidR="00AC0E83" w:rsidRDefault="00AC0E83" w:rsidP="00823CB8">
            <w:pPr>
              <w:spacing w:before="60" w:after="60"/>
            </w:pPr>
            <w:r>
              <w:t>#10</w:t>
            </w:r>
          </w:p>
        </w:tc>
        <w:tc>
          <w:tcPr>
            <w:tcW w:w="1122" w:type="dxa"/>
            <w:shd w:val="clear" w:color="auto" w:fill="FF99FF"/>
          </w:tcPr>
          <w:p w14:paraId="2245FCB0" w14:textId="77777777"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71FBAE65" w14:textId="77777777"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5F5E5D50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422EB362" w14:textId="77777777" w:rsidR="00AC0E83" w:rsidRDefault="00AC0E83" w:rsidP="00823CB8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AC0E83" w14:paraId="32F0A023" w14:textId="77777777" w:rsidTr="00823CB8">
        <w:tc>
          <w:tcPr>
            <w:tcW w:w="1028" w:type="dxa"/>
            <w:shd w:val="clear" w:color="auto" w:fill="CCECFF"/>
          </w:tcPr>
          <w:p w14:paraId="085A2FD2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6E947D6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#10</w:t>
            </w:r>
          </w:p>
        </w:tc>
        <w:tc>
          <w:tcPr>
            <w:tcW w:w="1122" w:type="dxa"/>
            <w:shd w:val="clear" w:color="auto" w:fill="CCECFF"/>
          </w:tcPr>
          <w:p w14:paraId="3E75873A" w14:textId="77777777"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DD19589" w14:textId="77777777"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2C627DF7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5987345C" w14:textId="77777777"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14:paraId="5BEEE111" w14:textId="77777777" w:rsidTr="00823CB8">
        <w:tc>
          <w:tcPr>
            <w:tcW w:w="1028" w:type="dxa"/>
            <w:shd w:val="clear" w:color="auto" w:fill="FFD966"/>
          </w:tcPr>
          <w:p w14:paraId="543C3C13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25D98B2E" w14:textId="77777777" w:rsidR="00AC0E83" w:rsidRDefault="00AC0E83" w:rsidP="00823CB8">
            <w:pPr>
              <w:spacing w:before="60" w:after="60"/>
            </w:pPr>
            <w:r>
              <w:t>#10</w:t>
            </w:r>
          </w:p>
        </w:tc>
        <w:tc>
          <w:tcPr>
            <w:tcW w:w="1122" w:type="dxa"/>
            <w:shd w:val="clear" w:color="auto" w:fill="FFD966"/>
          </w:tcPr>
          <w:p w14:paraId="25BD3B3B" w14:textId="77777777"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795FFE7" w14:textId="77777777"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008726F9" w14:textId="77777777"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AC0E83" w14:paraId="554C962A" w14:textId="77777777" w:rsidTr="00823CB8">
        <w:tc>
          <w:tcPr>
            <w:tcW w:w="1028" w:type="dxa"/>
            <w:shd w:val="clear" w:color="auto" w:fill="FF99FF"/>
          </w:tcPr>
          <w:p w14:paraId="763D355F" w14:textId="77777777" w:rsidR="00AC0E83" w:rsidRDefault="00AC0E83" w:rsidP="00823CB8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25356DE8" w14:textId="77777777" w:rsidR="00AC0E83" w:rsidRDefault="00AC0E83" w:rsidP="00823CB8">
            <w:pPr>
              <w:spacing w:before="60" w:after="60"/>
            </w:pPr>
            <w:r>
              <w:t>#11</w:t>
            </w:r>
          </w:p>
        </w:tc>
        <w:tc>
          <w:tcPr>
            <w:tcW w:w="1122" w:type="dxa"/>
            <w:shd w:val="clear" w:color="auto" w:fill="FF99FF"/>
          </w:tcPr>
          <w:p w14:paraId="0DC62272" w14:textId="77777777"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052415A2" w14:textId="77777777"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545E8D64" w14:textId="77777777" w:rsidR="00AC0E83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4A630F3E" w14:textId="77777777" w:rsidR="00AC0E83" w:rsidRDefault="00AC0E83" w:rsidP="00823CB8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AC0E83" w14:paraId="65173394" w14:textId="77777777" w:rsidTr="00823CB8">
        <w:tc>
          <w:tcPr>
            <w:tcW w:w="1028" w:type="dxa"/>
            <w:shd w:val="clear" w:color="auto" w:fill="CCECFF"/>
          </w:tcPr>
          <w:p w14:paraId="76299E86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35B36FA5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>
              <w:t>#11</w:t>
            </w:r>
          </w:p>
        </w:tc>
        <w:tc>
          <w:tcPr>
            <w:tcW w:w="1122" w:type="dxa"/>
            <w:shd w:val="clear" w:color="auto" w:fill="CCECFF"/>
          </w:tcPr>
          <w:p w14:paraId="3FCED53F" w14:textId="77777777"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7CD7B696" w14:textId="77777777"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7A849D7D" w14:textId="77777777" w:rsidR="00AC0E83" w:rsidRDefault="00AC0E83" w:rsidP="00823CB8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4C9AAE22" w14:textId="77777777" w:rsidR="00AC0E83" w:rsidRPr="00223AD3" w:rsidRDefault="00AC0E83" w:rsidP="00823CB8">
            <w:pPr>
              <w:ind w:left="360"/>
              <w:rPr>
                <w:color w:val="000000"/>
              </w:rPr>
            </w:pPr>
          </w:p>
        </w:tc>
      </w:tr>
      <w:tr w:rsidR="00AC0E83" w14:paraId="5D84DC82" w14:textId="77777777" w:rsidTr="00823CB8">
        <w:tc>
          <w:tcPr>
            <w:tcW w:w="1028" w:type="dxa"/>
            <w:shd w:val="clear" w:color="auto" w:fill="FFD966"/>
          </w:tcPr>
          <w:p w14:paraId="46229DD1" w14:textId="77777777" w:rsidR="00AC0E83" w:rsidRDefault="00AC0E83" w:rsidP="00823CB8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90D27BA" w14:textId="77777777" w:rsidR="00AC0E83" w:rsidRDefault="00AC0E83" w:rsidP="00823CB8">
            <w:pPr>
              <w:spacing w:before="60" w:after="60"/>
            </w:pPr>
            <w:r>
              <w:t>#11</w:t>
            </w:r>
          </w:p>
        </w:tc>
        <w:tc>
          <w:tcPr>
            <w:tcW w:w="1122" w:type="dxa"/>
            <w:shd w:val="clear" w:color="auto" w:fill="FFD966"/>
          </w:tcPr>
          <w:p w14:paraId="48B9EB61" w14:textId="77777777"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1F87B5CB" w14:textId="77777777" w:rsidR="00AC0E83" w:rsidRDefault="00AC0E83" w:rsidP="00823CB8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3455E026" w14:textId="77777777" w:rsidR="00AC0E83" w:rsidRPr="006112AF" w:rsidRDefault="00AC0E83" w:rsidP="00823CB8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AC0E83" w14:paraId="179D7C29" w14:textId="77777777" w:rsidTr="00823CB8">
        <w:tc>
          <w:tcPr>
            <w:tcW w:w="1028" w:type="dxa"/>
            <w:shd w:val="clear" w:color="auto" w:fill="66FF66"/>
          </w:tcPr>
          <w:p w14:paraId="4D0C44BD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AB5D482" w14:textId="77777777" w:rsidR="00AC0E83" w:rsidRPr="00437E0C" w:rsidRDefault="00AC0E83" w:rsidP="00823CB8">
            <w:pPr>
              <w:spacing w:before="60" w:after="60"/>
              <w:rPr>
                <w:color w:val="000000"/>
              </w:rPr>
            </w:pPr>
          </w:p>
        </w:tc>
        <w:tc>
          <w:tcPr>
            <w:tcW w:w="1122" w:type="dxa"/>
            <w:shd w:val="clear" w:color="auto" w:fill="66FF66"/>
          </w:tcPr>
          <w:p w14:paraId="5CA674DD" w14:textId="77777777" w:rsidR="00AC0E83" w:rsidRDefault="00AC0E83" w:rsidP="00823CB8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78DE22DD" w14:textId="77777777" w:rsidR="00AC0E83" w:rsidRPr="00437E0C" w:rsidRDefault="00AC0E83" w:rsidP="00823CB8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7CEC7DA7" w14:textId="77777777" w:rsidR="00AC0E83" w:rsidRDefault="00AC0E83" w:rsidP="00823CB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47536C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>completion for ASN.1</w:t>
            </w:r>
          </w:p>
        </w:tc>
      </w:tr>
    </w:tbl>
    <w:p w14:paraId="0FB0FA8D" w14:textId="77777777" w:rsidR="00AC0E83" w:rsidRDefault="00AC0E83" w:rsidP="00AC0E83"/>
    <w:p w14:paraId="465F0FE2" w14:textId="77777777" w:rsidR="00C43BAF" w:rsidRDefault="00C43BAF" w:rsidP="00C43BAF"/>
    <w:p w14:paraId="0E1057ED" w14:textId="77777777" w:rsidR="00C43BAF" w:rsidRDefault="00C43BAF" w:rsidP="00C43BAF"/>
    <w:p w14:paraId="7F9A5B2E" w14:textId="6A304594" w:rsidR="00CD4C7B" w:rsidRPr="00320A6B" w:rsidRDefault="004C5DB8" w:rsidP="00CD4C7B">
      <w:pPr>
        <w:pStyle w:val="1"/>
      </w:pPr>
      <w:r>
        <w:t xml:space="preserve">3. </w:t>
      </w:r>
      <w:r w:rsidR="00CD4C7B"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510AEA0D" w14:textId="6BAA9ECB" w:rsid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14:paraId="0B9ABFE5" w14:textId="18A1A402" w:rsidR="001C4CB4" w:rsidRDefault="001C4CB4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[3] </w:t>
      </w:r>
      <w:r w:rsidR="009B0E01" w:rsidRPr="009B0E01">
        <w:rPr>
          <w:lang w:eastAsia="zh-CN"/>
        </w:rPr>
        <w:t>RP-202868</w:t>
      </w:r>
      <w:r w:rsidRPr="001C4CB4">
        <w:rPr>
          <w:lang w:eastAsia="zh-CN"/>
        </w:rPr>
        <w:tab/>
      </w:r>
      <w:r w:rsidR="009B0E01" w:rsidRPr="009B0E01">
        <w:rPr>
          <w:lang w:eastAsia="zh-CN"/>
        </w:rPr>
        <w:t>RAN planning for Release 17</w:t>
      </w:r>
      <w:r w:rsidR="009B0E01">
        <w:rPr>
          <w:lang w:eastAsia="zh-CN"/>
        </w:rPr>
        <w:t>, RAN#90-e</w:t>
      </w:r>
    </w:p>
    <w:sectPr w:rsidR="001C4CB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540F0" w14:textId="77777777" w:rsidR="00B02C42" w:rsidRDefault="00B02C42">
      <w:r>
        <w:separator/>
      </w:r>
    </w:p>
  </w:endnote>
  <w:endnote w:type="continuationSeparator" w:id="0">
    <w:p w14:paraId="6F08A9BC" w14:textId="77777777" w:rsidR="00B02C42" w:rsidRDefault="00B0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D48A1" w14:textId="77777777" w:rsidR="00B02C42" w:rsidRDefault="00B02C42">
      <w:r>
        <w:separator/>
      </w:r>
    </w:p>
  </w:footnote>
  <w:footnote w:type="continuationSeparator" w:id="0">
    <w:p w14:paraId="63A41926" w14:textId="77777777" w:rsidR="00B02C42" w:rsidRDefault="00B0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9E70CF"/>
    <w:multiLevelType w:val="hybridMultilevel"/>
    <w:tmpl w:val="0AD261B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7D8E411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"/>
  </w:num>
  <w:num w:numId="4">
    <w:abstractNumId w:val="19"/>
  </w:num>
  <w:num w:numId="5">
    <w:abstractNumId w:val="7"/>
  </w:num>
  <w:num w:numId="6">
    <w:abstractNumId w:val="10"/>
  </w:num>
  <w:num w:numId="7">
    <w:abstractNumId w:val="28"/>
  </w:num>
  <w:num w:numId="8">
    <w:abstractNumId w:val="5"/>
  </w:num>
  <w:num w:numId="9">
    <w:abstractNumId w:val="20"/>
  </w:num>
  <w:num w:numId="10">
    <w:abstractNumId w:val="31"/>
  </w:num>
  <w:num w:numId="11">
    <w:abstractNumId w:val="8"/>
  </w:num>
  <w:num w:numId="12">
    <w:abstractNumId w:val="22"/>
  </w:num>
  <w:num w:numId="13">
    <w:abstractNumId w:val="32"/>
  </w:num>
  <w:num w:numId="14">
    <w:abstractNumId w:val="3"/>
  </w:num>
  <w:num w:numId="15">
    <w:abstractNumId w:val="34"/>
  </w:num>
  <w:num w:numId="16">
    <w:abstractNumId w:val="29"/>
  </w:num>
  <w:num w:numId="17">
    <w:abstractNumId w:val="24"/>
  </w:num>
  <w:num w:numId="18">
    <w:abstractNumId w:val="26"/>
  </w:num>
  <w:num w:numId="19">
    <w:abstractNumId w:val="17"/>
  </w:num>
  <w:num w:numId="20">
    <w:abstractNumId w:val="26"/>
  </w:num>
  <w:num w:numId="21">
    <w:abstractNumId w:val="21"/>
  </w:num>
  <w:num w:numId="22">
    <w:abstractNumId w:val="2"/>
  </w:num>
  <w:num w:numId="23">
    <w:abstractNumId w:val="26"/>
  </w:num>
  <w:num w:numId="24">
    <w:abstractNumId w:val="26"/>
  </w:num>
  <w:num w:numId="25">
    <w:abstractNumId w:val="26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15"/>
  </w:num>
  <w:num w:numId="31">
    <w:abstractNumId w:val="18"/>
  </w:num>
  <w:num w:numId="32">
    <w:abstractNumId w:val="33"/>
  </w:num>
  <w:num w:numId="33">
    <w:abstractNumId w:val="12"/>
  </w:num>
  <w:num w:numId="34">
    <w:abstractNumId w:val="25"/>
  </w:num>
  <w:num w:numId="35">
    <w:abstractNumId w:val="4"/>
  </w:num>
  <w:num w:numId="36">
    <w:abstractNumId w:val="27"/>
  </w:num>
  <w:num w:numId="37">
    <w:abstractNumId w:val="12"/>
  </w:num>
  <w:num w:numId="38">
    <w:abstractNumId w:val="35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0"/>
  </w:num>
  <w:num w:numId="42">
    <w:abstractNumId w:val="16"/>
  </w:num>
  <w:num w:numId="43">
    <w:abstractNumId w:val="6"/>
  </w:num>
  <w:num w:numId="44">
    <w:abstractNumId w:val="9"/>
  </w:num>
  <w:num w:numId="4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037"/>
    <w:rsid w:val="00037AFB"/>
    <w:rsid w:val="00040095"/>
    <w:rsid w:val="00045625"/>
    <w:rsid w:val="0004707F"/>
    <w:rsid w:val="00055421"/>
    <w:rsid w:val="0005598A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344B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3704"/>
    <w:rsid w:val="000F5DDE"/>
    <w:rsid w:val="00102DAD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BEF"/>
    <w:rsid w:val="00126D29"/>
    <w:rsid w:val="00131495"/>
    <w:rsid w:val="00134105"/>
    <w:rsid w:val="00135C51"/>
    <w:rsid w:val="00135EC2"/>
    <w:rsid w:val="00137B44"/>
    <w:rsid w:val="001427C1"/>
    <w:rsid w:val="0014488C"/>
    <w:rsid w:val="00145075"/>
    <w:rsid w:val="00146519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5D50"/>
    <w:rsid w:val="00196C23"/>
    <w:rsid w:val="001A2667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C4CB4"/>
    <w:rsid w:val="001C5F20"/>
    <w:rsid w:val="001D3A7D"/>
    <w:rsid w:val="001D40EF"/>
    <w:rsid w:val="001D4FB0"/>
    <w:rsid w:val="001D6CF3"/>
    <w:rsid w:val="001D7325"/>
    <w:rsid w:val="001E284D"/>
    <w:rsid w:val="001E53A0"/>
    <w:rsid w:val="001F168B"/>
    <w:rsid w:val="001F1CFE"/>
    <w:rsid w:val="001F34F3"/>
    <w:rsid w:val="001F5C44"/>
    <w:rsid w:val="001F5E10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07A76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56A16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7578F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9F4"/>
    <w:rsid w:val="002F0D22"/>
    <w:rsid w:val="0030002C"/>
    <w:rsid w:val="003007BF"/>
    <w:rsid w:val="0030249C"/>
    <w:rsid w:val="003055F2"/>
    <w:rsid w:val="00306271"/>
    <w:rsid w:val="00311E70"/>
    <w:rsid w:val="00313562"/>
    <w:rsid w:val="0031356E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35983"/>
    <w:rsid w:val="003360BD"/>
    <w:rsid w:val="00336957"/>
    <w:rsid w:val="00336E72"/>
    <w:rsid w:val="00337B1A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4BAF"/>
    <w:rsid w:val="00375A2E"/>
    <w:rsid w:val="003803E4"/>
    <w:rsid w:val="00380A4A"/>
    <w:rsid w:val="00381FB6"/>
    <w:rsid w:val="00382A17"/>
    <w:rsid w:val="00382AC9"/>
    <w:rsid w:val="00382B15"/>
    <w:rsid w:val="00383D39"/>
    <w:rsid w:val="00384E6A"/>
    <w:rsid w:val="003860EA"/>
    <w:rsid w:val="0039145F"/>
    <w:rsid w:val="00397268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C51B6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5B3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2BEF"/>
    <w:rsid w:val="004032C7"/>
    <w:rsid w:val="00404341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57D64"/>
    <w:rsid w:val="00460045"/>
    <w:rsid w:val="00463569"/>
    <w:rsid w:val="00466468"/>
    <w:rsid w:val="00466825"/>
    <w:rsid w:val="004672EE"/>
    <w:rsid w:val="00467D2D"/>
    <w:rsid w:val="00471088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5DB8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0ECF"/>
    <w:rsid w:val="00512AFB"/>
    <w:rsid w:val="00516518"/>
    <w:rsid w:val="0051770A"/>
    <w:rsid w:val="00521938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AE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9771F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DDE"/>
    <w:rsid w:val="005C7E45"/>
    <w:rsid w:val="005D5447"/>
    <w:rsid w:val="005D661E"/>
    <w:rsid w:val="005E1A07"/>
    <w:rsid w:val="005F071B"/>
    <w:rsid w:val="005F2DE2"/>
    <w:rsid w:val="005F2EDF"/>
    <w:rsid w:val="005F4E8E"/>
    <w:rsid w:val="005F6FE2"/>
    <w:rsid w:val="005F70C3"/>
    <w:rsid w:val="00602641"/>
    <w:rsid w:val="00603219"/>
    <w:rsid w:val="00605E9C"/>
    <w:rsid w:val="006067A4"/>
    <w:rsid w:val="006112AF"/>
    <w:rsid w:val="00611566"/>
    <w:rsid w:val="00612AF0"/>
    <w:rsid w:val="00613340"/>
    <w:rsid w:val="00614EE6"/>
    <w:rsid w:val="00615CCD"/>
    <w:rsid w:val="00621371"/>
    <w:rsid w:val="00623713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56B63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142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583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1AAF"/>
    <w:rsid w:val="006B6466"/>
    <w:rsid w:val="006C4CC8"/>
    <w:rsid w:val="006C6225"/>
    <w:rsid w:val="006C66D8"/>
    <w:rsid w:val="006D0EC9"/>
    <w:rsid w:val="006D1E24"/>
    <w:rsid w:val="006D4CB0"/>
    <w:rsid w:val="006D74BB"/>
    <w:rsid w:val="006D7D62"/>
    <w:rsid w:val="006E08C3"/>
    <w:rsid w:val="006E1417"/>
    <w:rsid w:val="006E1583"/>
    <w:rsid w:val="006E4365"/>
    <w:rsid w:val="006E71A4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81F"/>
    <w:rsid w:val="00721FCB"/>
    <w:rsid w:val="00727896"/>
    <w:rsid w:val="00730422"/>
    <w:rsid w:val="00734A5B"/>
    <w:rsid w:val="00734CEE"/>
    <w:rsid w:val="00735E81"/>
    <w:rsid w:val="00740CA6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5AD"/>
    <w:rsid w:val="0079664E"/>
    <w:rsid w:val="007A0634"/>
    <w:rsid w:val="007A72E5"/>
    <w:rsid w:val="007B18D8"/>
    <w:rsid w:val="007B3472"/>
    <w:rsid w:val="007B5408"/>
    <w:rsid w:val="007B5C20"/>
    <w:rsid w:val="007B6C3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1989"/>
    <w:rsid w:val="007E44F8"/>
    <w:rsid w:val="007E4556"/>
    <w:rsid w:val="007E457A"/>
    <w:rsid w:val="007F030E"/>
    <w:rsid w:val="007F04EE"/>
    <w:rsid w:val="007F14AD"/>
    <w:rsid w:val="007F31EB"/>
    <w:rsid w:val="007F6284"/>
    <w:rsid w:val="007F6AF5"/>
    <w:rsid w:val="007F7268"/>
    <w:rsid w:val="007F7342"/>
    <w:rsid w:val="00800D57"/>
    <w:rsid w:val="008028A4"/>
    <w:rsid w:val="00807C7A"/>
    <w:rsid w:val="00812B0C"/>
    <w:rsid w:val="00813245"/>
    <w:rsid w:val="00815694"/>
    <w:rsid w:val="00815852"/>
    <w:rsid w:val="00816D27"/>
    <w:rsid w:val="00817883"/>
    <w:rsid w:val="00820AB0"/>
    <w:rsid w:val="0082162B"/>
    <w:rsid w:val="00821AED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661"/>
    <w:rsid w:val="00870B46"/>
    <w:rsid w:val="00874665"/>
    <w:rsid w:val="008768CA"/>
    <w:rsid w:val="00876FC5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2891"/>
    <w:rsid w:val="008B5306"/>
    <w:rsid w:val="008B58E3"/>
    <w:rsid w:val="008B681A"/>
    <w:rsid w:val="008C0E06"/>
    <w:rsid w:val="008C0FA1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8F31B8"/>
    <w:rsid w:val="00901335"/>
    <w:rsid w:val="0090187C"/>
    <w:rsid w:val="009024E8"/>
    <w:rsid w:val="00902632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0E01"/>
    <w:rsid w:val="009B113E"/>
    <w:rsid w:val="009B16DE"/>
    <w:rsid w:val="009B2074"/>
    <w:rsid w:val="009B6E5C"/>
    <w:rsid w:val="009B73A2"/>
    <w:rsid w:val="009C19E9"/>
    <w:rsid w:val="009C23F7"/>
    <w:rsid w:val="009C427D"/>
    <w:rsid w:val="009C4B6F"/>
    <w:rsid w:val="009D0363"/>
    <w:rsid w:val="009D13CA"/>
    <w:rsid w:val="009D2DA6"/>
    <w:rsid w:val="009D3714"/>
    <w:rsid w:val="009D3D73"/>
    <w:rsid w:val="009D4FAF"/>
    <w:rsid w:val="009E2AA6"/>
    <w:rsid w:val="009E3D1A"/>
    <w:rsid w:val="009E44ED"/>
    <w:rsid w:val="009E79BE"/>
    <w:rsid w:val="009F10CA"/>
    <w:rsid w:val="009F2F08"/>
    <w:rsid w:val="009F7E84"/>
    <w:rsid w:val="00A0254D"/>
    <w:rsid w:val="00A03B42"/>
    <w:rsid w:val="00A10F02"/>
    <w:rsid w:val="00A11888"/>
    <w:rsid w:val="00A159B6"/>
    <w:rsid w:val="00A15AB3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471C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0E83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2C42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366C"/>
    <w:rsid w:val="00B359B7"/>
    <w:rsid w:val="00B36BDD"/>
    <w:rsid w:val="00B41BC6"/>
    <w:rsid w:val="00B42667"/>
    <w:rsid w:val="00B444B8"/>
    <w:rsid w:val="00B47FD1"/>
    <w:rsid w:val="00B516BB"/>
    <w:rsid w:val="00B51B0A"/>
    <w:rsid w:val="00B54665"/>
    <w:rsid w:val="00B56016"/>
    <w:rsid w:val="00B61417"/>
    <w:rsid w:val="00B616CE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87B"/>
    <w:rsid w:val="00B82DD7"/>
    <w:rsid w:val="00B83CB1"/>
    <w:rsid w:val="00B83F9A"/>
    <w:rsid w:val="00B85FC0"/>
    <w:rsid w:val="00B86A6B"/>
    <w:rsid w:val="00B87E5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1CE7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901"/>
    <w:rsid w:val="00C15264"/>
    <w:rsid w:val="00C16357"/>
    <w:rsid w:val="00C17978"/>
    <w:rsid w:val="00C20E9C"/>
    <w:rsid w:val="00C23FA7"/>
    <w:rsid w:val="00C24650"/>
    <w:rsid w:val="00C254E1"/>
    <w:rsid w:val="00C2597A"/>
    <w:rsid w:val="00C25AAF"/>
    <w:rsid w:val="00C26129"/>
    <w:rsid w:val="00C27752"/>
    <w:rsid w:val="00C27B36"/>
    <w:rsid w:val="00C32347"/>
    <w:rsid w:val="00C33079"/>
    <w:rsid w:val="00C330DF"/>
    <w:rsid w:val="00C35651"/>
    <w:rsid w:val="00C37FDE"/>
    <w:rsid w:val="00C42782"/>
    <w:rsid w:val="00C43926"/>
    <w:rsid w:val="00C43BAF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0BEE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1F1E"/>
    <w:rsid w:val="00CB25FC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7367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4E35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3ADF"/>
    <w:rsid w:val="00DD43BA"/>
    <w:rsid w:val="00DD722F"/>
    <w:rsid w:val="00DE0D91"/>
    <w:rsid w:val="00DE1509"/>
    <w:rsid w:val="00DE17D1"/>
    <w:rsid w:val="00DE2FFC"/>
    <w:rsid w:val="00DE4A98"/>
    <w:rsid w:val="00DE56A5"/>
    <w:rsid w:val="00DF07F2"/>
    <w:rsid w:val="00DF5B0C"/>
    <w:rsid w:val="00E010B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9B1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3697"/>
    <w:rsid w:val="00E83810"/>
    <w:rsid w:val="00E854D4"/>
    <w:rsid w:val="00E87206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0767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F7D"/>
    <w:rsid w:val="00F56449"/>
    <w:rsid w:val="00F62201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5A7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296C"/>
    <w:rsid w:val="00FB4507"/>
    <w:rsid w:val="00FB46CA"/>
    <w:rsid w:val="00FB7F91"/>
    <w:rsid w:val="00FC1192"/>
    <w:rsid w:val="00FC40D3"/>
    <w:rsid w:val="00FC5467"/>
    <w:rsid w:val="00FD03E5"/>
    <w:rsid w:val="00FD1FA7"/>
    <w:rsid w:val="00FD4EDD"/>
    <w:rsid w:val="00FE001B"/>
    <w:rsid w:val="00FE0DB2"/>
    <w:rsid w:val="00FE2786"/>
    <w:rsid w:val="00FE55FB"/>
    <w:rsid w:val="00FE5909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a">
    <w:name w:val="annotation text"/>
    <w:basedOn w:val="a"/>
    <w:link w:val="Char2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sid w:val="00F56449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082A5D-345D-4DE9-A73D-CA19269A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7</Pages>
  <Words>2117</Words>
  <Characters>12068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Wangyan (Wang Yan)</dc:creator>
  <cp:keywords/>
  <cp:lastModifiedBy>Huawei</cp:lastModifiedBy>
  <cp:revision>9</cp:revision>
  <dcterms:created xsi:type="dcterms:W3CDTF">2021-01-13T06:24:00Z</dcterms:created>
  <dcterms:modified xsi:type="dcterms:W3CDTF">2021-01-14T02:14:00Z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(3)8JLfDmRIBy069cOF4lt7PrU//00DtkVXEvyoLkTA5EUuJW5bgEZej7I7iNWaDHt3QmkmWDZO
z7++Q6AGUSDnRwa8NHjsIW0cy8nB795LX/kgXrZSvIPCJDj0tyjs1MOGPtsaw/Plv/A1kxgp
ggwzcMc6mVcfR4C06JV7C3b4wE1TY9CO+9ajNoLmJ879Jy/drSc5hyRV/Cv4vF13eQnOj+5c
joAj45pLlhJ2vD/Y6w</vt:lpwstr>
  </property>
  <property fmtid="{D5CDD505-2E9C-101B-9397-08002B2CF9AE}" pid="9" name="_2015_ms_pID_7253431">
    <vt:lpwstr>hNcRG3/B0UMUQPTivYLX8QL2GAeAknBRGmBbvc7cTBMbdUB3bO8NfT
l2xe18v3XfHOpM/n/I5/vKSp1Tg8CC3SCNuSw7zItjorNCpbMFS7puOznioPNfVQrccpqU9h
UNimVjWZPA//4LVh1Z0NMt5IXHt0I9AOuonAzC3ktgyRz0YfafXPFgXDPW5CgGxudUP4A6Py
ko2xl1Px2ZmTJPvsd2FmEh0zDecXLby9awJT</vt:lpwstr>
  </property>
  <property fmtid="{D5CDD505-2E9C-101B-9397-08002B2CF9AE}" pid="10" name="_2015_ms_pID_7253432">
    <vt:lpwstr>VQ==</vt:lpwstr>
  </property>
</Properties>
</file>